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F89A2" w14:textId="77777777" w:rsidR="005B57C1" w:rsidRDefault="005B57C1" w:rsidP="005B57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HERVY</w:t>
      </w:r>
      <w:r>
        <w:rPr>
          <w:rFonts w:cs="Times New Roman"/>
          <w:szCs w:val="24"/>
        </w:rPr>
        <w:t xml:space="preserve">       (fl.1459)</w:t>
      </w:r>
    </w:p>
    <w:p w14:paraId="090FC6C0" w14:textId="77777777" w:rsidR="005B57C1" w:rsidRDefault="005B57C1" w:rsidP="005B57C1">
      <w:pPr>
        <w:pStyle w:val="NoSpacing"/>
        <w:rPr>
          <w:rFonts w:cs="Times New Roman"/>
          <w:szCs w:val="24"/>
        </w:rPr>
      </w:pPr>
    </w:p>
    <w:p w14:paraId="3D485E63" w14:textId="77777777" w:rsidR="005B57C1" w:rsidRDefault="005B57C1" w:rsidP="005B57C1">
      <w:pPr>
        <w:pStyle w:val="NoSpacing"/>
        <w:rPr>
          <w:rFonts w:cs="Times New Roman"/>
          <w:szCs w:val="24"/>
        </w:rPr>
      </w:pPr>
    </w:p>
    <w:p w14:paraId="1C59D400" w14:textId="77777777" w:rsidR="005B57C1" w:rsidRDefault="005B57C1" w:rsidP="005B57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Dec.1459</w:t>
      </w:r>
      <w:r>
        <w:rPr>
          <w:rFonts w:cs="Times New Roman"/>
          <w:szCs w:val="24"/>
        </w:rPr>
        <w:tab/>
        <w:t>He was on a commission of array for Surrey.   (C.P.R. 1452-61 p.557)</w:t>
      </w:r>
    </w:p>
    <w:p w14:paraId="16F0E4E3" w14:textId="77777777" w:rsidR="00B523F0" w:rsidRDefault="00B523F0" w:rsidP="00B523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Apr.1460</w:t>
      </w:r>
      <w:r>
        <w:rPr>
          <w:rFonts w:cs="Times New Roman"/>
          <w:szCs w:val="24"/>
        </w:rPr>
        <w:tab/>
        <w:t xml:space="preserve">He was on a commission to enquire touching escapes of prisoners in </w:t>
      </w:r>
    </w:p>
    <w:p w14:paraId="3289A378" w14:textId="77777777" w:rsidR="00B523F0" w:rsidRDefault="00B523F0" w:rsidP="00B523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Surrey.   (C.P.R. 1452-61 p.607)</w:t>
      </w:r>
    </w:p>
    <w:p w14:paraId="4EBF2B67" w14:textId="77777777" w:rsidR="00B523F0" w:rsidRDefault="00B523F0" w:rsidP="005B57C1">
      <w:pPr>
        <w:pStyle w:val="NoSpacing"/>
        <w:rPr>
          <w:rFonts w:cs="Times New Roman"/>
          <w:szCs w:val="24"/>
        </w:rPr>
      </w:pPr>
    </w:p>
    <w:p w14:paraId="3D26B89A" w14:textId="77777777" w:rsidR="005B57C1" w:rsidRDefault="005B57C1" w:rsidP="005B57C1">
      <w:pPr>
        <w:pStyle w:val="NoSpacing"/>
        <w:rPr>
          <w:rFonts w:cs="Times New Roman"/>
          <w:szCs w:val="24"/>
        </w:rPr>
      </w:pPr>
    </w:p>
    <w:p w14:paraId="1184B30E" w14:textId="77777777" w:rsidR="005B57C1" w:rsidRDefault="005B57C1" w:rsidP="005B57C1">
      <w:pPr>
        <w:pStyle w:val="NoSpacing"/>
        <w:rPr>
          <w:rFonts w:cs="Times New Roman"/>
          <w:szCs w:val="24"/>
        </w:rPr>
      </w:pPr>
    </w:p>
    <w:p w14:paraId="2AD5E206" w14:textId="77777777" w:rsidR="005B57C1" w:rsidRDefault="005B57C1" w:rsidP="005B57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April 2024</w:t>
      </w:r>
    </w:p>
    <w:p w14:paraId="712DE6EE" w14:textId="3FB2A8DC" w:rsidR="00B523F0" w:rsidRDefault="00B523F0" w:rsidP="005B57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November 2025</w:t>
      </w:r>
    </w:p>
    <w:p w14:paraId="02ADEB5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944E6" w14:textId="77777777" w:rsidR="005B57C1" w:rsidRDefault="005B57C1" w:rsidP="009139A6">
      <w:r>
        <w:separator/>
      </w:r>
    </w:p>
  </w:endnote>
  <w:endnote w:type="continuationSeparator" w:id="0">
    <w:p w14:paraId="2343C63B" w14:textId="77777777" w:rsidR="005B57C1" w:rsidRDefault="005B57C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A70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742F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85A9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8598E" w14:textId="77777777" w:rsidR="005B57C1" w:rsidRDefault="005B57C1" w:rsidP="009139A6">
      <w:r>
        <w:separator/>
      </w:r>
    </w:p>
  </w:footnote>
  <w:footnote w:type="continuationSeparator" w:id="0">
    <w:p w14:paraId="73BA649F" w14:textId="77777777" w:rsidR="005B57C1" w:rsidRDefault="005B57C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ED2D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2C58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F3DA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7C1"/>
    <w:rsid w:val="000666E0"/>
    <w:rsid w:val="002510B7"/>
    <w:rsid w:val="00270799"/>
    <w:rsid w:val="005B57C1"/>
    <w:rsid w:val="005C130B"/>
    <w:rsid w:val="00826F5C"/>
    <w:rsid w:val="009139A6"/>
    <w:rsid w:val="009411C2"/>
    <w:rsid w:val="009448BB"/>
    <w:rsid w:val="00947624"/>
    <w:rsid w:val="00A3176C"/>
    <w:rsid w:val="00AE65F8"/>
    <w:rsid w:val="00B523F0"/>
    <w:rsid w:val="00BA00AB"/>
    <w:rsid w:val="00C71834"/>
    <w:rsid w:val="00CB4ED9"/>
    <w:rsid w:val="00E61DA6"/>
    <w:rsid w:val="00EB3209"/>
    <w:rsid w:val="00F41096"/>
    <w:rsid w:val="00F5287F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56C97"/>
  <w15:chartTrackingRefBased/>
  <w15:docId w15:val="{AFC5F57F-7920-4584-BDC6-EB9D9ACB9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32</Words>
  <Characters>230</Characters>
  <Application>Microsoft Office Word</Application>
  <DocSecurity>0</DocSecurity>
  <Lines>10</Lines>
  <Paragraphs>6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2024-04-03T19:39:00Z</dcterms:created>
  <dcterms:modified xsi:type="dcterms:W3CDTF">2025-11-06T08:09:00Z</dcterms:modified>
</cp:coreProperties>
</file>